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B0C4E" w14:textId="77777777" w:rsidR="00DE735C" w:rsidRDefault="00DE735C" w:rsidP="00DE735C">
      <w:pPr>
        <w:pStyle w:val="NoSpacing"/>
      </w:pPr>
      <w:r>
        <w:rPr>
          <w:u w:val="single"/>
        </w:rPr>
        <w:t>Oliver ALWOD</w:t>
      </w:r>
      <w:r>
        <w:t xml:space="preserve">    </w:t>
      </w:r>
      <w:proofErr w:type="gramStart"/>
      <w:r>
        <w:t xml:space="preserve">   (</w:t>
      </w:r>
      <w:proofErr w:type="gramEnd"/>
      <w:r>
        <w:t>fl.1486)</w:t>
      </w:r>
    </w:p>
    <w:p w14:paraId="516403D9" w14:textId="77777777" w:rsidR="00DE735C" w:rsidRDefault="00DE735C" w:rsidP="00DE735C">
      <w:pPr>
        <w:pStyle w:val="NoSpacing"/>
      </w:pPr>
    </w:p>
    <w:p w14:paraId="04F46ACF" w14:textId="77777777" w:rsidR="00DE735C" w:rsidRDefault="00DE735C" w:rsidP="00DE735C">
      <w:pPr>
        <w:pStyle w:val="NoSpacing"/>
      </w:pPr>
    </w:p>
    <w:p w14:paraId="2FB24BE9" w14:textId="77777777" w:rsidR="00DE735C" w:rsidRDefault="00DE735C" w:rsidP="00DE735C">
      <w:pPr>
        <w:pStyle w:val="NoSpacing"/>
      </w:pPr>
      <w:r>
        <w:t>12 May1486</w:t>
      </w:r>
      <w:r>
        <w:tab/>
        <w:t>He was granted a general pardon.</w:t>
      </w:r>
    </w:p>
    <w:p w14:paraId="6616F2C6" w14:textId="77777777" w:rsidR="00DE735C" w:rsidRDefault="00DE735C" w:rsidP="00DE735C">
      <w:pPr>
        <w:pStyle w:val="NoSpacing"/>
      </w:pPr>
      <w:r>
        <w:tab/>
      </w:r>
      <w:r>
        <w:tab/>
        <w:t>(C.P.R. 1485-94 p.89)</w:t>
      </w:r>
    </w:p>
    <w:p w14:paraId="196C7A90" w14:textId="77777777" w:rsidR="00DE735C" w:rsidRDefault="00DE735C" w:rsidP="00DE735C">
      <w:pPr>
        <w:pStyle w:val="NoSpacing"/>
      </w:pPr>
    </w:p>
    <w:p w14:paraId="71A6979D" w14:textId="77777777" w:rsidR="00DE735C" w:rsidRDefault="00DE735C" w:rsidP="00DE735C">
      <w:pPr>
        <w:pStyle w:val="NoSpacing"/>
      </w:pPr>
    </w:p>
    <w:p w14:paraId="1F134FCF" w14:textId="77777777" w:rsidR="00DE735C" w:rsidRDefault="00DE735C" w:rsidP="00DE735C">
      <w:pPr>
        <w:pStyle w:val="NoSpacing"/>
      </w:pPr>
      <w:r>
        <w:t>21 July 2024</w:t>
      </w:r>
    </w:p>
    <w:p w14:paraId="254D9F8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80CE2" w14:textId="77777777" w:rsidR="00DE735C" w:rsidRDefault="00DE735C" w:rsidP="009139A6">
      <w:r>
        <w:separator/>
      </w:r>
    </w:p>
  </w:endnote>
  <w:endnote w:type="continuationSeparator" w:id="0">
    <w:p w14:paraId="6908D245" w14:textId="77777777" w:rsidR="00DE735C" w:rsidRDefault="00DE73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87F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BDE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071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613F" w14:textId="77777777" w:rsidR="00DE735C" w:rsidRDefault="00DE735C" w:rsidP="009139A6">
      <w:r>
        <w:separator/>
      </w:r>
    </w:p>
  </w:footnote>
  <w:footnote w:type="continuationSeparator" w:id="0">
    <w:p w14:paraId="1700A879" w14:textId="77777777" w:rsidR="00DE735C" w:rsidRDefault="00DE73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9FB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307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A42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35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DE735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E95FB"/>
  <w15:chartTrackingRefBased/>
  <w15:docId w15:val="{2851F609-05DD-4267-950A-EB84EA577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2024-07-22T16:32:00Z</dcterms:created>
  <dcterms:modified xsi:type="dcterms:W3CDTF">2024-07-22T16:32:00Z</dcterms:modified>
</cp:coreProperties>
</file>